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591B" w14:textId="77F466FE" w:rsidR="00BA00AB" w:rsidRDefault="00E94BB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MARLEBURGH</w:t>
      </w:r>
      <w:r>
        <w:rPr>
          <w:rFonts w:cs="Times New Roman"/>
          <w:szCs w:val="24"/>
        </w:rPr>
        <w:t xml:space="preserve">       (fl.1423)</w:t>
      </w:r>
    </w:p>
    <w:p w14:paraId="46724058" w14:textId="7C867242" w:rsidR="00E94BB9" w:rsidRDefault="00E94BB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</w:p>
    <w:p w14:paraId="6CE7D89D" w14:textId="77777777" w:rsidR="00E94BB9" w:rsidRDefault="00E94BB9" w:rsidP="009139A6">
      <w:pPr>
        <w:pStyle w:val="NoSpacing"/>
        <w:rPr>
          <w:rFonts w:cs="Times New Roman"/>
          <w:szCs w:val="24"/>
        </w:rPr>
      </w:pPr>
    </w:p>
    <w:p w14:paraId="33AFA955" w14:textId="77777777" w:rsidR="00E94BB9" w:rsidRDefault="00E94BB9" w:rsidP="009139A6">
      <w:pPr>
        <w:pStyle w:val="NoSpacing"/>
        <w:rPr>
          <w:rFonts w:cs="Times New Roman"/>
          <w:szCs w:val="24"/>
        </w:rPr>
      </w:pPr>
    </w:p>
    <w:p w14:paraId="173863C2" w14:textId="76EDEE12" w:rsidR="00E94BB9" w:rsidRDefault="00E94BB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Jul.</w:t>
      </w:r>
      <w:r>
        <w:rPr>
          <w:rFonts w:cs="Times New Roman"/>
          <w:szCs w:val="24"/>
        </w:rPr>
        <w:tab/>
        <w:t>1423</w:t>
      </w:r>
      <w:r>
        <w:rPr>
          <w:rFonts w:cs="Times New Roman"/>
          <w:szCs w:val="24"/>
        </w:rPr>
        <w:tab/>
        <w:t>He and Thomas Fysshe(q.v.) were sworn Masters of the Limners and</w:t>
      </w:r>
    </w:p>
    <w:p w14:paraId="60C8E798" w14:textId="55DE66C9" w:rsidR="00E94BB9" w:rsidRDefault="00E94BB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Textwriters.</w:t>
      </w:r>
    </w:p>
    <w:p w14:paraId="1321051A" w14:textId="0A499318" w:rsidR="00E94BB9" w:rsidRDefault="00E94BB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K” folio 9b)</w:t>
      </w:r>
    </w:p>
    <w:p w14:paraId="6E5F6DA7" w14:textId="77777777" w:rsidR="00E94BB9" w:rsidRDefault="00E94BB9" w:rsidP="009139A6">
      <w:pPr>
        <w:pStyle w:val="NoSpacing"/>
        <w:rPr>
          <w:rFonts w:cs="Times New Roman"/>
          <w:szCs w:val="24"/>
        </w:rPr>
      </w:pPr>
    </w:p>
    <w:p w14:paraId="089C09FA" w14:textId="77777777" w:rsidR="00E94BB9" w:rsidRDefault="00E94BB9" w:rsidP="009139A6">
      <w:pPr>
        <w:pStyle w:val="NoSpacing"/>
        <w:rPr>
          <w:rFonts w:cs="Times New Roman"/>
          <w:szCs w:val="24"/>
        </w:rPr>
      </w:pPr>
    </w:p>
    <w:p w14:paraId="1B5F20A7" w14:textId="61719D1A" w:rsidR="00E94BB9" w:rsidRPr="00E94BB9" w:rsidRDefault="00E94BB9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June 2023</w:t>
      </w:r>
    </w:p>
    <w:sectPr w:rsidR="00E94BB9" w:rsidRPr="00E94B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27926" w14:textId="77777777" w:rsidR="00E94BB9" w:rsidRDefault="00E94BB9" w:rsidP="009139A6">
      <w:r>
        <w:separator/>
      </w:r>
    </w:p>
  </w:endnote>
  <w:endnote w:type="continuationSeparator" w:id="0">
    <w:p w14:paraId="0CFD31F4" w14:textId="77777777" w:rsidR="00E94BB9" w:rsidRDefault="00E94B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405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F8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30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240F0" w14:textId="77777777" w:rsidR="00E94BB9" w:rsidRDefault="00E94BB9" w:rsidP="009139A6">
      <w:r>
        <w:separator/>
      </w:r>
    </w:p>
  </w:footnote>
  <w:footnote w:type="continuationSeparator" w:id="0">
    <w:p w14:paraId="7545E62C" w14:textId="77777777" w:rsidR="00E94BB9" w:rsidRDefault="00E94B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A4C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56B7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CB6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BB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94BB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EA26C"/>
  <w15:chartTrackingRefBased/>
  <w15:docId w15:val="{DBB228BA-B1E8-4220-8EAB-AD6E015AC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2023-06-03T18:29:00Z</dcterms:created>
  <dcterms:modified xsi:type="dcterms:W3CDTF">2023-06-03T18:35:00Z</dcterms:modified>
</cp:coreProperties>
</file>